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E88" w:rsidRPr="00972DD6" w:rsidRDefault="00183E88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Росреестр_________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183E88" w:rsidRPr="00972DD6" w:rsidRDefault="00183E88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183E88" w:rsidRPr="00972DD6" w:rsidRDefault="00183E88" w:rsidP="00CC1868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1E397F">
        <w:rPr>
          <w:rFonts w:ascii="Times New Roman" w:hAnsi="Times New Roman"/>
          <w:sz w:val="28"/>
          <w:szCs w:val="28"/>
          <w:u w:val="single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183E88" w:rsidRDefault="00183E88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972DD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выписку из ЕГРП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>Администрацию</w:t>
      </w:r>
      <w:r>
        <w:rPr>
          <w:rFonts w:ascii="Times New Roman" w:hAnsi="Times New Roman"/>
          <w:sz w:val="28"/>
          <w:szCs w:val="28"/>
          <w:u w:val="single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183E88" w:rsidRPr="003B6721" w:rsidRDefault="00183E88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Сельсовета_______________</w:t>
      </w:r>
      <w:r w:rsidRPr="00972DD6">
        <w:rPr>
          <w:rFonts w:ascii="Times New Roman" w:hAnsi="Times New Roman"/>
          <w:sz w:val="28"/>
          <w:szCs w:val="28"/>
          <w:u w:val="single"/>
        </w:rPr>
        <w:t>района</w:t>
      </w: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183E88" w:rsidRPr="004658C2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183E88" w:rsidRDefault="00183E88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183E88" w:rsidRDefault="00183E88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sectPr w:rsidR="00183E88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76D56"/>
    <w:rsid w:val="0007733D"/>
    <w:rsid w:val="00183E88"/>
    <w:rsid w:val="001E397F"/>
    <w:rsid w:val="003B6721"/>
    <w:rsid w:val="003E25ED"/>
    <w:rsid w:val="004658C2"/>
    <w:rsid w:val="008524D2"/>
    <w:rsid w:val="008A7BF5"/>
    <w:rsid w:val="00972DD6"/>
    <w:rsid w:val="00984178"/>
    <w:rsid w:val="00A838C2"/>
    <w:rsid w:val="00A86DD8"/>
    <w:rsid w:val="00C358CA"/>
    <w:rsid w:val="00CC1868"/>
    <w:rsid w:val="00D648B0"/>
    <w:rsid w:val="00F16ED0"/>
    <w:rsid w:val="00F4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1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338</Words>
  <Characters>1931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_Росреестр___________</dc:title>
  <dc:subject/>
  <dc:creator>user</dc:creator>
  <cp:keywords/>
  <dc:description/>
  <cp:lastModifiedBy>малолокнянский сельсовет</cp:lastModifiedBy>
  <cp:revision>2</cp:revision>
  <dcterms:created xsi:type="dcterms:W3CDTF">2018-02-01T13:21:00Z</dcterms:created>
  <dcterms:modified xsi:type="dcterms:W3CDTF">2018-02-01T13:21:00Z</dcterms:modified>
</cp:coreProperties>
</file>